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27E7B249"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3B42D8">
        <w:rPr>
          <w:rFonts w:cs="Arial"/>
          <w:b/>
          <w:sz w:val="22"/>
          <w:szCs w:val="22"/>
          <w:lang w:val="en-US" w:eastAsia="en-US"/>
        </w:rPr>
        <w:t>2</w:t>
      </w:r>
      <w:r w:rsidRPr="007E5105">
        <w:rPr>
          <w:rFonts w:cs="Arial"/>
          <w:b/>
          <w:sz w:val="22"/>
          <w:szCs w:val="22"/>
          <w:lang w:val="en-US" w:eastAsia="en-US"/>
        </w:rPr>
        <w:tab/>
      </w:r>
      <w:r w:rsidR="009A1C89" w:rsidRPr="009A1C89">
        <w:rPr>
          <w:rFonts w:cs="Arial"/>
          <w:b/>
          <w:i/>
          <w:iCs/>
          <w:sz w:val="22"/>
          <w:szCs w:val="22"/>
          <w:lang w:val="en-US" w:eastAsia="en-US"/>
        </w:rPr>
        <w:t>R2-230</w:t>
      </w:r>
      <w:r w:rsidR="00A96AFE">
        <w:rPr>
          <w:rFonts w:cs="Arial"/>
          <w:b/>
          <w:i/>
          <w:iCs/>
          <w:sz w:val="22"/>
          <w:szCs w:val="22"/>
          <w:lang w:val="en-US" w:eastAsia="en-US"/>
        </w:rPr>
        <w:t>4679</w:t>
      </w:r>
    </w:p>
    <w:p w14:paraId="29628EE3" w14:textId="07E2F27D" w:rsidR="00B4038A" w:rsidRPr="00FF4E4D" w:rsidRDefault="003B42D8" w:rsidP="007E5105">
      <w:pPr>
        <w:tabs>
          <w:tab w:val="left" w:pos="1701"/>
          <w:tab w:val="right" w:pos="9639"/>
        </w:tabs>
        <w:spacing w:after="0"/>
        <w:rPr>
          <w:rFonts w:cs="Arial"/>
          <w:b/>
          <w:color w:val="000000"/>
          <w:kern w:val="2"/>
          <w:sz w:val="24"/>
        </w:rPr>
      </w:pPr>
      <w:r>
        <w:rPr>
          <w:rFonts w:cs="Arial"/>
          <w:b/>
          <w:sz w:val="22"/>
          <w:szCs w:val="22"/>
          <w:lang w:eastAsia="en-US"/>
        </w:rPr>
        <w:t>Incheon, Korea</w:t>
      </w:r>
      <w:r w:rsidR="00E87975" w:rsidRPr="00FF4E4D">
        <w:rPr>
          <w:rFonts w:cs="Arial"/>
          <w:b/>
          <w:sz w:val="22"/>
          <w:szCs w:val="22"/>
          <w:lang w:eastAsia="en-US"/>
        </w:rPr>
        <w:t xml:space="preserve">, </w:t>
      </w:r>
      <w:r>
        <w:rPr>
          <w:rFonts w:cs="Arial"/>
          <w:b/>
          <w:sz w:val="22"/>
          <w:szCs w:val="22"/>
          <w:lang w:eastAsia="en-US"/>
        </w:rPr>
        <w:t>May 22</w:t>
      </w:r>
      <w:r w:rsidR="00E87975" w:rsidRPr="00FF4E4D">
        <w:rPr>
          <w:rFonts w:cs="Arial"/>
          <w:b/>
          <w:sz w:val="22"/>
          <w:szCs w:val="22"/>
          <w:lang w:eastAsia="en-US"/>
        </w:rPr>
        <w:t>-</w:t>
      </w:r>
      <w:r w:rsidR="00E06FBD">
        <w:rPr>
          <w:rFonts w:cs="Arial"/>
          <w:b/>
          <w:sz w:val="22"/>
          <w:szCs w:val="22"/>
          <w:lang w:eastAsia="en-US"/>
        </w:rPr>
        <w:t>2</w:t>
      </w:r>
      <w:r w:rsidR="00731FE6">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E686F26" w:rsidR="00B4038A" w:rsidRDefault="00B4038A" w:rsidP="00B4038A">
      <w:pPr>
        <w:pStyle w:val="3GPPHeader"/>
        <w:rPr>
          <w:sz w:val="22"/>
          <w:szCs w:val="22"/>
        </w:rPr>
      </w:pPr>
      <w:r>
        <w:rPr>
          <w:sz w:val="22"/>
          <w:szCs w:val="22"/>
        </w:rPr>
        <w:t>Title:</w:t>
      </w:r>
      <w:r>
        <w:rPr>
          <w:sz w:val="22"/>
          <w:szCs w:val="22"/>
        </w:rPr>
        <w:tab/>
      </w:r>
      <w:r w:rsidR="003E2192" w:rsidRPr="003E2192">
        <w:t>AIML Model Transfer</w:t>
      </w:r>
      <w:r w:rsidR="00C31FCC">
        <w:t xml:space="preserve"> for mobility</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03C140BB"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44115D">
        <w:rPr>
          <w:lang w:eastAsia="ko-KR"/>
        </w:rPr>
        <w:t xml:space="preserve">identified a number of model transfer method as listed below for further study. </w:t>
      </w:r>
      <w:r>
        <w:rPr>
          <w:rFonts w:eastAsia="Malgun Gothic"/>
          <w:lang w:eastAsia="ko-KR"/>
        </w:rPr>
        <w:t xml:space="preserve">  </w:t>
      </w:r>
      <w:r w:rsidR="002E2F09">
        <w:rPr>
          <w:rFonts w:eastAsia="Malgun Gothic"/>
          <w:lang w:eastAsia="ko-KR"/>
        </w:rPr>
        <w:t xml:space="preserve"> </w:t>
      </w:r>
    </w:p>
    <w:p w14:paraId="38282005" w14:textId="77777777" w:rsidR="0044115D" w:rsidRPr="0044115D" w:rsidRDefault="0044115D" w:rsidP="0044115D">
      <w:pPr>
        <w:pStyle w:val="Agreement"/>
        <w:numPr>
          <w:ilvl w:val="0"/>
          <w:numId w:val="0"/>
        </w:numPr>
        <w:rPr>
          <w:rFonts w:eastAsia="Malgun Gothic"/>
          <w:b w:val="0"/>
          <w:i/>
          <w:iCs/>
          <w:szCs w:val="20"/>
          <w:lang w:eastAsia="ko-KR"/>
        </w:rPr>
      </w:pPr>
      <w:r w:rsidRPr="0044115D">
        <w:rPr>
          <w:rFonts w:eastAsia="Malgun Gothic"/>
          <w:b w:val="0"/>
          <w:i/>
          <w:iCs/>
          <w:szCs w:val="20"/>
          <w:lang w:eastAsia="ko-KR"/>
        </w:rPr>
        <w:t>RAN2 aims to at least analyze the feasibility and benefits of model/transfer solutions based on the following:</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7FE133AC" w:rsidR="00811069" w:rsidRPr="00811069" w:rsidRDefault="0044115D" w:rsidP="0044115D">
      <w:pPr>
        <w:pStyle w:val="Agreement"/>
        <w:numPr>
          <w:ilvl w:val="0"/>
          <w:numId w:val="23"/>
        </w:numPr>
        <w:tabs>
          <w:tab w:val="clear" w:pos="1619"/>
          <w:tab w:val="num" w:pos="360"/>
        </w:tabs>
        <w:ind w:left="360"/>
      </w:pPr>
      <w:r w:rsidRPr="0044115D">
        <w:rPr>
          <w:rFonts w:eastAsia="Malgun Gothic"/>
          <w:b w:val="0"/>
          <w:i/>
          <w:iCs/>
          <w:szCs w:val="20"/>
          <w:lang w:eastAsia="ko-KR"/>
        </w:rPr>
        <w:t>Solution 4: Server (e.g. OAM, OTT) can transfer/delivery AI/ML model(s) to UE (e.g. transparent to 3GPP).</w:t>
      </w:r>
    </w:p>
    <w:p w14:paraId="4C9BDF1B" w14:textId="67047AD9" w:rsidR="006D2469" w:rsidRDefault="00905499" w:rsidP="00343694">
      <w:pPr>
        <w:pStyle w:val="BodyText"/>
        <w:spacing w:before="120"/>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sidR="00C31FCC">
        <w:t xml:space="preserve"> for mobility</w:t>
      </w:r>
      <w:r>
        <w:rPr>
          <w:rFonts w:eastAsia="Malgun Gothic"/>
          <w:lang w:eastAsia="ko-KR"/>
        </w:rPr>
        <w:t>.</w:t>
      </w:r>
      <w:bookmarkEnd w:id="5"/>
    </w:p>
    <w:p w14:paraId="5D256975" w14:textId="1E9602CC" w:rsidR="00F12DF5" w:rsidRDefault="00343694" w:rsidP="00F12DF5">
      <w:pPr>
        <w:pStyle w:val="Heading1"/>
      </w:pPr>
      <w:r>
        <w:t>Discussion</w:t>
      </w:r>
    </w:p>
    <w:p w14:paraId="4AF06B7B" w14:textId="52019D97" w:rsidR="0065285C" w:rsidRDefault="0093288D" w:rsidP="00480D95">
      <w:pPr>
        <w:pStyle w:val="Heading2"/>
        <w:tabs>
          <w:tab w:val="clear" w:pos="1001"/>
        </w:tabs>
        <w:ind w:left="576"/>
        <w:rPr>
          <w:lang w:eastAsia="ko-KR"/>
        </w:rPr>
      </w:pPr>
      <w:r>
        <w:rPr>
          <w:lang w:eastAsia="ko-KR"/>
        </w:rPr>
        <w:t>Mobility S</w:t>
      </w:r>
      <w:r w:rsidRPr="0093288D">
        <w:rPr>
          <w:lang w:eastAsia="ko-KR"/>
        </w:rPr>
        <w:t>cenarios</w:t>
      </w:r>
      <w:r w:rsidR="00C6029F">
        <w:rPr>
          <w:lang w:eastAsia="ko-KR"/>
        </w:rPr>
        <w:t xml:space="preserve"> considering AIML support</w:t>
      </w:r>
      <w:r w:rsidR="00835EB4">
        <w:rPr>
          <w:lang w:eastAsia="ko-KR"/>
        </w:rPr>
        <w:t xml:space="preserve"> </w:t>
      </w:r>
    </w:p>
    <w:p w14:paraId="015C6A9B" w14:textId="1824AA7C" w:rsidR="00C55C4D" w:rsidRDefault="00C55C4D" w:rsidP="00C55C4D">
      <w:pPr>
        <w:spacing w:after="0"/>
      </w:pPr>
      <w:r w:rsidRPr="00C55C4D">
        <w:t>During handover, there are different possibilities</w:t>
      </w:r>
      <w:r>
        <w:t xml:space="preserve"> for the AIML capability from the network perspective. For example, </w:t>
      </w:r>
      <w:r w:rsidRPr="00C55C4D">
        <w:t>the two gNBs</w:t>
      </w:r>
      <w:r>
        <w:t xml:space="preserve"> (i.e., source gNB and target gNB)</w:t>
      </w:r>
      <w:r w:rsidRPr="00C55C4D">
        <w:t xml:space="preserve"> may be deployed by two different vendors, each us</w:t>
      </w:r>
      <w:r>
        <w:t>ing</w:t>
      </w:r>
      <w:r w:rsidRPr="00C55C4D">
        <w:t xml:space="preserve"> different AIML model for a AIML use case e.g., beam management.</w:t>
      </w:r>
      <w:r>
        <w:t xml:space="preserve"> In addition, </w:t>
      </w:r>
      <w:r w:rsidRPr="00C55C4D">
        <w:t xml:space="preserve">the </w:t>
      </w:r>
      <w:r>
        <w:t>source gNB and target gNB</w:t>
      </w:r>
      <w:r w:rsidRPr="00C55C4D">
        <w:t xml:space="preserve"> may be deployed by two different vendors, one is equipped with AIML technology, and the other is not, in which case, the Base station capabilities are different.</w:t>
      </w:r>
      <w:r>
        <w:t xml:space="preserve"> </w:t>
      </w:r>
      <w:r w:rsidRPr="00C55C4D">
        <w:t xml:space="preserve">The </w:t>
      </w:r>
      <w:r>
        <w:t xml:space="preserve">source gNB and target gNB </w:t>
      </w:r>
      <w:r w:rsidRPr="00C55C4D">
        <w:t xml:space="preserve">may be deployed with different version of software by the same vendor, in which case, the Base station capabilities </w:t>
      </w:r>
      <w:r>
        <w:t xml:space="preserve">to run AIML algorithm </w:t>
      </w:r>
      <w:r w:rsidRPr="00C55C4D">
        <w:t>are different.</w:t>
      </w:r>
    </w:p>
    <w:p w14:paraId="4A96EFDF" w14:textId="77777777" w:rsidR="00C55C4D" w:rsidRDefault="00C55C4D" w:rsidP="00C55C4D">
      <w:pPr>
        <w:spacing w:after="0"/>
      </w:pPr>
    </w:p>
    <w:p w14:paraId="6C2523F5" w14:textId="7318FBCD" w:rsidR="00C55C4D" w:rsidRDefault="00C55C4D" w:rsidP="00C55C4D">
      <w:pPr>
        <w:spacing w:after="0"/>
      </w:pPr>
      <w:r>
        <w:t>From the UE perspective, t</w:t>
      </w:r>
      <w:r w:rsidRPr="00C55C4D">
        <w:t xml:space="preserve">he UE </w:t>
      </w:r>
      <w:r>
        <w:t xml:space="preserve">may </w:t>
      </w:r>
      <w:r w:rsidRPr="00C55C4D">
        <w:t>move from one cell to another cell without AI/ML model change for a particular feature, or vice versa. The UE may stop the applicability of an AIML model for such feature when moving from one cell to another, or change to a different AI/ML model for the feature.</w:t>
      </w:r>
    </w:p>
    <w:p w14:paraId="1014F893" w14:textId="77777777" w:rsidR="00AA01B7" w:rsidRDefault="00AA01B7" w:rsidP="00AA01B7">
      <w:pPr>
        <w:spacing w:after="0"/>
      </w:pPr>
    </w:p>
    <w:p w14:paraId="572AFFF8" w14:textId="1B1502B1" w:rsidR="00AA01B7" w:rsidRPr="00AA01B7" w:rsidRDefault="00AA01B7" w:rsidP="00AA01B7">
      <w:pPr>
        <w:spacing w:after="0"/>
      </w:pPr>
      <w:r w:rsidRPr="00AA01B7">
        <w:t>During UE mobility, the following scenarios should be supported by the UE:</w:t>
      </w:r>
    </w:p>
    <w:p w14:paraId="27AABD30" w14:textId="77777777" w:rsidR="00AA01B7" w:rsidRPr="00AA01B7" w:rsidRDefault="00AA01B7" w:rsidP="00AA01B7">
      <w:pPr>
        <w:pStyle w:val="ListParagraph"/>
        <w:numPr>
          <w:ilvl w:val="0"/>
          <w:numId w:val="21"/>
        </w:numPr>
        <w:spacing w:after="0"/>
      </w:pPr>
      <w:r w:rsidRPr="00AA01B7">
        <w:t>from non-AIML supporting gNB to AIML supporting gNB;</w:t>
      </w:r>
    </w:p>
    <w:p w14:paraId="5C28AA16" w14:textId="77777777" w:rsidR="00AA01B7" w:rsidRPr="00AA01B7" w:rsidRDefault="00AA01B7" w:rsidP="00AA01B7">
      <w:pPr>
        <w:pStyle w:val="ListParagraph"/>
        <w:numPr>
          <w:ilvl w:val="0"/>
          <w:numId w:val="21"/>
        </w:numPr>
        <w:spacing w:after="0"/>
      </w:pPr>
      <w:r w:rsidRPr="00AA01B7">
        <w:t>from AIML supporting gNB to non AIML supporting gNB</w:t>
      </w:r>
    </w:p>
    <w:p w14:paraId="2080E79B" w14:textId="1F11EB0E" w:rsidR="00AA01B7" w:rsidRDefault="00AA01B7" w:rsidP="00AA01B7">
      <w:pPr>
        <w:pStyle w:val="ListParagraph"/>
        <w:numPr>
          <w:ilvl w:val="0"/>
          <w:numId w:val="21"/>
        </w:numPr>
        <w:spacing w:after="0"/>
      </w:pPr>
      <w:r w:rsidRPr="00AA01B7">
        <w:t>from one AIML supporting gNB to another AIML supporting gNB</w:t>
      </w:r>
    </w:p>
    <w:p w14:paraId="4B53FB59" w14:textId="77777777" w:rsidR="00C55C4D" w:rsidRDefault="00C55C4D" w:rsidP="00C55C4D">
      <w:pPr>
        <w:spacing w:after="0"/>
      </w:pPr>
    </w:p>
    <w:p w14:paraId="6E0F51A4" w14:textId="33A8313F" w:rsidR="00C55C4D" w:rsidRDefault="00C55C4D" w:rsidP="00C55C4D">
      <w:pPr>
        <w:spacing w:after="0"/>
      </w:pPr>
      <w:r>
        <w:t xml:space="preserve">In any case, in order to maximize the efficiency of the utilization of AIML algorithm, it is expected that </w:t>
      </w:r>
      <w:r w:rsidRPr="00C55C4D">
        <w:t xml:space="preserve">the UE and the network </w:t>
      </w:r>
      <w:r>
        <w:t xml:space="preserve">should </w:t>
      </w:r>
      <w:r w:rsidRPr="00C55C4D">
        <w:t xml:space="preserve">align the utilization of the AIML model for a </w:t>
      </w:r>
      <w:r>
        <w:t xml:space="preserve">particular </w:t>
      </w:r>
      <w:r w:rsidRPr="00C55C4D">
        <w:t>feature.</w:t>
      </w:r>
    </w:p>
    <w:p w14:paraId="671E756E" w14:textId="168BDA8D" w:rsidR="0093288D" w:rsidRDefault="0093288D" w:rsidP="00C55C4D">
      <w:pPr>
        <w:spacing w:after="0"/>
      </w:pPr>
    </w:p>
    <w:p w14:paraId="3DBE3FFE" w14:textId="64D326F7" w:rsidR="0093288D" w:rsidRPr="0093288D" w:rsidRDefault="0093288D" w:rsidP="0093288D">
      <w:pPr>
        <w:spacing w:after="0"/>
        <w:rPr>
          <w:b/>
          <w:bCs/>
          <w:lang w:eastAsia="ko-KR"/>
        </w:rPr>
      </w:pPr>
      <w:r w:rsidRPr="00646A24">
        <w:rPr>
          <w:b/>
          <w:bCs/>
          <w:iCs/>
        </w:rPr>
        <w:t>Proposal-</w:t>
      </w:r>
      <w:r w:rsidR="00732EA3">
        <w:rPr>
          <w:b/>
          <w:bCs/>
          <w:iCs/>
        </w:rPr>
        <w:t>1</w:t>
      </w:r>
      <w:r w:rsidRPr="00646A24">
        <w:rPr>
          <w:b/>
          <w:bCs/>
          <w:iCs/>
        </w:rPr>
        <w:t xml:space="preserve">: </w:t>
      </w:r>
      <w:r w:rsidRPr="0093288D">
        <w:rPr>
          <w:b/>
          <w:bCs/>
          <w:lang w:eastAsia="ko-KR"/>
        </w:rPr>
        <w:t>During UE mobility, the following scenarios should be supported by the UE:</w:t>
      </w:r>
    </w:p>
    <w:p w14:paraId="46A9C83E" w14:textId="744387FC" w:rsidR="0093288D" w:rsidRPr="0093288D" w:rsidRDefault="0093288D" w:rsidP="0093288D">
      <w:pPr>
        <w:pStyle w:val="ListParagraph"/>
        <w:numPr>
          <w:ilvl w:val="0"/>
          <w:numId w:val="22"/>
        </w:numPr>
        <w:spacing w:after="0"/>
        <w:rPr>
          <w:b/>
          <w:bCs/>
          <w:lang w:eastAsia="ko-KR"/>
        </w:rPr>
      </w:pPr>
      <w:r w:rsidRPr="0093288D">
        <w:rPr>
          <w:b/>
          <w:bCs/>
          <w:lang w:eastAsia="ko-KR"/>
        </w:rPr>
        <w:t>from non-AIML supporting gNB to AIML supporting gNB;</w:t>
      </w:r>
    </w:p>
    <w:p w14:paraId="7A73CB9C" w14:textId="74E195C7" w:rsidR="0093288D" w:rsidRPr="0093288D" w:rsidRDefault="0093288D" w:rsidP="0093288D">
      <w:pPr>
        <w:pStyle w:val="ListParagraph"/>
        <w:numPr>
          <w:ilvl w:val="0"/>
          <w:numId w:val="22"/>
        </w:numPr>
        <w:spacing w:after="0"/>
        <w:rPr>
          <w:b/>
          <w:bCs/>
          <w:lang w:eastAsia="ko-KR"/>
        </w:rPr>
      </w:pPr>
      <w:r w:rsidRPr="0093288D">
        <w:rPr>
          <w:b/>
          <w:bCs/>
          <w:lang w:eastAsia="ko-KR"/>
        </w:rPr>
        <w:lastRenderedPageBreak/>
        <w:t>from AIML supporting gNB to non AIML supporting gNB;</w:t>
      </w:r>
    </w:p>
    <w:p w14:paraId="0E4C01AE" w14:textId="5FEF2815" w:rsidR="0093288D" w:rsidRPr="00C55C4D" w:rsidRDefault="0093288D" w:rsidP="0093288D">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5CBC0174" w14:textId="25F04AAA" w:rsidR="00C55C4D" w:rsidRPr="00C55C4D" w:rsidRDefault="00C55C4D" w:rsidP="00C55C4D">
      <w:pPr>
        <w:spacing w:after="0"/>
      </w:pPr>
    </w:p>
    <w:p w14:paraId="6F348E62" w14:textId="1E92EC2E" w:rsidR="00C61C08" w:rsidRDefault="00875850" w:rsidP="00801141">
      <w:pPr>
        <w:spacing w:after="0"/>
      </w:pPr>
      <w:r w:rsidRPr="00875850">
        <w:rPr>
          <w:rFonts w:hint="eastAsia"/>
        </w:rPr>
        <w:t>In the following</w:t>
      </w:r>
      <w:r w:rsidR="00B218F5">
        <w:t xml:space="preserve"> discussion</w:t>
      </w:r>
      <w:r w:rsidRPr="00875850">
        <w:rPr>
          <w:rFonts w:hint="eastAsia"/>
        </w:rPr>
        <w:t>, the third scenario is firstly assumed</w:t>
      </w:r>
      <w:r w:rsidR="00B218F5">
        <w:t xml:space="preserve"> for this paper</w:t>
      </w:r>
      <w:r w:rsidRPr="00875850">
        <w:rPr>
          <w:rFonts w:hint="eastAsia"/>
        </w:rPr>
        <w:t>, but the first and the second scenarios should be also considered later.</w:t>
      </w:r>
    </w:p>
    <w:p w14:paraId="3EBC4668" w14:textId="77777777" w:rsidR="00875850" w:rsidRDefault="00875850" w:rsidP="00801141">
      <w:pPr>
        <w:spacing w:after="0"/>
      </w:pPr>
    </w:p>
    <w:p w14:paraId="19212A1B" w14:textId="110C4FE2" w:rsidR="00000019" w:rsidRDefault="00000019" w:rsidP="009633BE">
      <w:pPr>
        <w:pStyle w:val="Heading2"/>
        <w:tabs>
          <w:tab w:val="clear" w:pos="1001"/>
        </w:tabs>
        <w:ind w:left="576"/>
        <w:rPr>
          <w:lang w:eastAsia="ko-KR"/>
        </w:rPr>
      </w:pPr>
      <w:r>
        <w:rPr>
          <w:lang w:eastAsia="ko-KR"/>
        </w:rPr>
        <w:t>Requirement</w:t>
      </w:r>
      <w:r w:rsidR="006E6803">
        <w:rPr>
          <w:lang w:eastAsia="ko-KR"/>
        </w:rPr>
        <w:t>s</w:t>
      </w:r>
      <w:r>
        <w:rPr>
          <w:lang w:eastAsia="ko-KR"/>
        </w:rPr>
        <w:t xml:space="preserve"> for AIML</w:t>
      </w:r>
      <w:r w:rsidRPr="000D61E7">
        <w:rPr>
          <w:lang w:eastAsia="ko-KR"/>
        </w:rPr>
        <w:t xml:space="preserve"> </w:t>
      </w:r>
      <w:r>
        <w:rPr>
          <w:lang w:eastAsia="ko-KR"/>
        </w:rPr>
        <w:t xml:space="preserve">operation during handover  </w:t>
      </w:r>
    </w:p>
    <w:p w14:paraId="285907E1" w14:textId="7EE92147" w:rsidR="00000019" w:rsidRPr="009440D9" w:rsidRDefault="006E6803" w:rsidP="00000019">
      <w:pPr>
        <w:spacing w:after="0"/>
      </w:pPr>
      <w:r>
        <w:t xml:space="preserve">It is important to clarify the requirements </w:t>
      </w:r>
      <w:r>
        <w:rPr>
          <w:lang w:eastAsia="ko-KR"/>
        </w:rPr>
        <w:t>for AIML</w:t>
      </w:r>
      <w:r w:rsidRPr="000D61E7">
        <w:t xml:space="preserve"> </w:t>
      </w:r>
      <w:r>
        <w:t>operation during handover, in order to allow the UE to continue to use the AIML algorithm for a particular feature as much as possible</w:t>
      </w:r>
      <w:r w:rsidR="00000019">
        <w:t>.</w:t>
      </w:r>
      <w:r>
        <w:t xml:space="preserve"> This may be very useful to ensure a consistent UE performance during the UE movement. Meanwhile, as the UE is expected to align with the network (gNB) on the operation of AIML algorithm, it would be quite essential to clarify if the UE is required to be ready to run the AIML algorithm as supported by the target gNB. For example, if the target gNB uses a different AIML for beam management from the source gNB, should the UE be ready to run the corresponding AIML model immediately after its access to the target gNB due to handover operation. This requirement should be clarified by RAN2. </w:t>
      </w:r>
      <w:r w:rsidR="00000019">
        <w:t xml:space="preserve">     </w:t>
      </w:r>
    </w:p>
    <w:p w14:paraId="7A9013CF" w14:textId="77777777" w:rsidR="00000019" w:rsidRPr="009440D9" w:rsidRDefault="00000019" w:rsidP="00000019">
      <w:pPr>
        <w:spacing w:after="0"/>
      </w:pPr>
    </w:p>
    <w:p w14:paraId="0454DA93" w14:textId="77777777" w:rsidR="00000019" w:rsidRDefault="00000019" w:rsidP="00000019">
      <w:pPr>
        <w:spacing w:after="0"/>
        <w:rPr>
          <w:iCs/>
        </w:rPr>
      </w:pPr>
    </w:p>
    <w:p w14:paraId="4651DBF2" w14:textId="138AC50C" w:rsidR="00000019" w:rsidRPr="00646A24" w:rsidRDefault="00000019" w:rsidP="00000019">
      <w:pPr>
        <w:spacing w:after="0"/>
        <w:rPr>
          <w:b/>
          <w:bCs/>
          <w:iCs/>
        </w:rPr>
      </w:pPr>
      <w:r w:rsidRPr="00646A24">
        <w:rPr>
          <w:b/>
          <w:bCs/>
          <w:iCs/>
        </w:rPr>
        <w:t>Proposal-</w:t>
      </w:r>
      <w:r w:rsidR="00732EA3">
        <w:rPr>
          <w:b/>
          <w:bCs/>
          <w:iCs/>
        </w:rPr>
        <w:t>2</w:t>
      </w:r>
      <w:r w:rsidRPr="00646A24">
        <w:rPr>
          <w:b/>
          <w:bCs/>
          <w:iCs/>
        </w:rPr>
        <w:t xml:space="preserve">: </w:t>
      </w:r>
      <w:r w:rsidR="006E6803">
        <w:rPr>
          <w:b/>
          <w:bCs/>
          <w:iCs/>
        </w:rPr>
        <w:t xml:space="preserve">RAN2 to discuss if the UE is required to be ready to run the corresponding AIML model as supported by </w:t>
      </w:r>
      <w:r w:rsidR="006E6803"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05E40F07" w14:textId="77777777" w:rsidR="00000019" w:rsidRDefault="00000019" w:rsidP="00801141">
      <w:pPr>
        <w:spacing w:after="0"/>
      </w:pPr>
    </w:p>
    <w:p w14:paraId="69AD29F3" w14:textId="5B317C08" w:rsidR="00C61C08" w:rsidRDefault="00C61C08" w:rsidP="006C0A0A">
      <w:pPr>
        <w:pStyle w:val="Heading2"/>
        <w:tabs>
          <w:tab w:val="clear" w:pos="1001"/>
        </w:tabs>
        <w:ind w:left="576"/>
        <w:rPr>
          <w:lang w:eastAsia="ko-KR"/>
        </w:rPr>
      </w:pPr>
      <w:r>
        <w:rPr>
          <w:lang w:eastAsia="ko-KR"/>
        </w:rPr>
        <w:t>AIML</w:t>
      </w:r>
      <w:r w:rsidRPr="000D61E7">
        <w:rPr>
          <w:lang w:eastAsia="ko-KR"/>
        </w:rPr>
        <w:t xml:space="preserve"> </w:t>
      </w:r>
      <w:r w:rsidR="009440D9">
        <w:rPr>
          <w:lang w:eastAsia="ko-KR"/>
        </w:rPr>
        <w:t xml:space="preserve">capability exchange for mobility </w:t>
      </w:r>
      <w:r>
        <w:rPr>
          <w:lang w:eastAsia="ko-KR"/>
        </w:rPr>
        <w:t xml:space="preserve"> </w:t>
      </w:r>
    </w:p>
    <w:p w14:paraId="2C9F43CB" w14:textId="2D9C5F51" w:rsidR="009440D9" w:rsidRPr="009440D9" w:rsidRDefault="009440D9" w:rsidP="009440D9">
      <w:pPr>
        <w:spacing w:after="0"/>
      </w:pPr>
      <w:r>
        <w:t>In order to prepare the handover between source gNB and target gNB for the UE, source gNB and target gNB can exchange its AIML capabilities before the handover</w:t>
      </w:r>
      <w:r w:rsidR="005D5481">
        <w:t xml:space="preserve"> (e.g., during Xn setup)</w:t>
      </w:r>
      <w:r>
        <w:t xml:space="preserve">. This may be carried by new Xn interface based message. With this information exchange, the source gNB will know if the target gNB will continue the AIML algorithm for a particular feature after the handover and may decide if there is a need to make necessary </w:t>
      </w:r>
      <w:r w:rsidR="006D11E3">
        <w:t xml:space="preserve">context </w:t>
      </w:r>
      <w:r>
        <w:t>transfer.</w:t>
      </w:r>
      <w:r w:rsidR="00351CCE">
        <w:t xml:space="preserve"> In some scenarios, both source gNB and target gNB may support the AIML based </w:t>
      </w:r>
      <w:r w:rsidR="00B3239F">
        <w:t>operation for the same feature but may run different model. In this case,</w:t>
      </w:r>
      <w:r w:rsidR="00B3239F" w:rsidRPr="00B3239F">
        <w:t xml:space="preserve"> </w:t>
      </w:r>
      <w:r w:rsidR="00B3239F">
        <w:t xml:space="preserve">source gNB and target gNB may need to exchange its supported AIML model for such feature.   </w:t>
      </w:r>
      <w:r w:rsidR="00351CCE">
        <w:t xml:space="preserve">  </w:t>
      </w:r>
    </w:p>
    <w:p w14:paraId="42C60639" w14:textId="15CA3E54" w:rsidR="009440D9" w:rsidRPr="009440D9" w:rsidRDefault="009440D9" w:rsidP="009440D9">
      <w:pPr>
        <w:spacing w:after="0"/>
      </w:pPr>
    </w:p>
    <w:p w14:paraId="193368F4" w14:textId="644E0539" w:rsidR="00646A24" w:rsidRDefault="00646A24" w:rsidP="00E43B4C">
      <w:pPr>
        <w:spacing w:after="0"/>
        <w:rPr>
          <w:iCs/>
        </w:rPr>
      </w:pPr>
    </w:p>
    <w:p w14:paraId="202B3878" w14:textId="4DB625BD" w:rsidR="00646A24" w:rsidRPr="00646A24" w:rsidRDefault="00646A24" w:rsidP="00E43B4C">
      <w:pPr>
        <w:spacing w:after="0"/>
        <w:rPr>
          <w:b/>
          <w:bCs/>
          <w:iCs/>
        </w:rPr>
      </w:pPr>
      <w:r w:rsidRPr="00646A24">
        <w:rPr>
          <w:b/>
          <w:bCs/>
          <w:iCs/>
        </w:rPr>
        <w:t>Proposal-</w:t>
      </w:r>
      <w:r w:rsidR="00732EA3">
        <w:rPr>
          <w:b/>
          <w:bCs/>
          <w:iCs/>
        </w:rPr>
        <w:t>3</w:t>
      </w:r>
      <w:r w:rsidRPr="00646A24">
        <w:rPr>
          <w:b/>
          <w:bCs/>
          <w:iCs/>
        </w:rPr>
        <w:t xml:space="preserve">: </w:t>
      </w:r>
      <w:r w:rsidR="00DD57CF">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sidR="00DD57CF">
        <w:rPr>
          <w:b/>
          <w:bCs/>
        </w:rPr>
        <w:t xml:space="preserve"> and confirm with RAN3</w:t>
      </w:r>
      <w:r w:rsidRPr="00646A24">
        <w:rPr>
          <w:b/>
          <w:bCs/>
        </w:rPr>
        <w:t xml:space="preserve">.  </w:t>
      </w:r>
      <w:r w:rsidRPr="00646A24">
        <w:rPr>
          <w:b/>
          <w:bCs/>
          <w:iCs/>
        </w:rPr>
        <w:t xml:space="preserve"> </w:t>
      </w:r>
    </w:p>
    <w:p w14:paraId="7A781587" w14:textId="77777777" w:rsidR="00646A24" w:rsidRPr="00D246DF" w:rsidRDefault="00646A24" w:rsidP="00E43B4C">
      <w:pPr>
        <w:spacing w:after="0"/>
        <w:rPr>
          <w:iCs/>
        </w:rPr>
      </w:pPr>
    </w:p>
    <w:p w14:paraId="24E8D960" w14:textId="77777777" w:rsidR="00977177" w:rsidRDefault="00977177" w:rsidP="006E0764">
      <w:pPr>
        <w:pStyle w:val="B1"/>
        <w:ind w:left="0" w:firstLine="0"/>
        <w:rPr>
          <w:iCs/>
          <w:lang w:val="en-US" w:eastAsia="zh-CN"/>
        </w:rPr>
      </w:pPr>
    </w:p>
    <w:p w14:paraId="48F39F64" w14:textId="7B8A372C" w:rsidR="00375FE0" w:rsidRPr="00A74571" w:rsidRDefault="00375FE0" w:rsidP="00A74571">
      <w:pPr>
        <w:pStyle w:val="Heading2"/>
        <w:tabs>
          <w:tab w:val="clear" w:pos="1001"/>
        </w:tabs>
        <w:ind w:left="576"/>
        <w:rPr>
          <w:lang w:eastAsia="ko-KR"/>
        </w:rPr>
      </w:pPr>
      <w:r w:rsidRPr="00A74571">
        <w:rPr>
          <w:lang w:eastAsia="ko-KR"/>
        </w:rPr>
        <w:t xml:space="preserve">AIML model </w:t>
      </w:r>
      <w:r w:rsidR="00C6029F" w:rsidRPr="00A74571">
        <w:rPr>
          <w:lang w:eastAsia="ko-KR"/>
        </w:rPr>
        <w:t>transfer during handover</w:t>
      </w:r>
    </w:p>
    <w:p w14:paraId="512AA945" w14:textId="5B6B33B9" w:rsidR="00533EB5" w:rsidRDefault="006F14B3" w:rsidP="00375FE0">
      <w:pPr>
        <w:pStyle w:val="B1"/>
        <w:ind w:left="0" w:firstLine="0"/>
        <w:rPr>
          <w:iCs/>
          <w:lang w:val="en-US" w:eastAsia="zh-CN"/>
        </w:rPr>
      </w:pPr>
      <w:r>
        <w:rPr>
          <w:iCs/>
          <w:lang w:val="en-US" w:eastAsia="zh-CN"/>
        </w:rPr>
        <w:t xml:space="preserve">During the handover procedure, </w:t>
      </w:r>
      <w:r w:rsidR="00375FE0" w:rsidRPr="00375FE0">
        <w:rPr>
          <w:iCs/>
          <w:lang w:val="en-US" w:eastAsia="zh-CN"/>
        </w:rPr>
        <w:t xml:space="preserve">the target gNB </w:t>
      </w:r>
      <w:r>
        <w:rPr>
          <w:iCs/>
          <w:lang w:val="en-US" w:eastAsia="zh-CN"/>
        </w:rPr>
        <w:t xml:space="preserve">may hold the AIML model by itself. It is also possible that the target gNB does not hold the AIML model, but there is a third party entity that hosts the AIML model. This third party entity can be </w:t>
      </w:r>
      <w:r w:rsidR="00375FE0" w:rsidRPr="00375FE0">
        <w:rPr>
          <w:iCs/>
          <w:lang w:val="en-US" w:eastAsia="zh-CN"/>
        </w:rPr>
        <w:t>another network entity or OTT server</w:t>
      </w:r>
      <w:r>
        <w:rPr>
          <w:iCs/>
          <w:lang w:val="en-US" w:eastAsia="zh-CN"/>
        </w:rPr>
        <w:t>, depending on the AIML architecture assumptions</w:t>
      </w:r>
      <w:r w:rsidR="00375FE0" w:rsidRPr="00375FE0">
        <w:rPr>
          <w:iCs/>
          <w:lang w:val="en-US" w:eastAsia="zh-CN"/>
        </w:rPr>
        <w:t>.</w:t>
      </w:r>
      <w:r>
        <w:rPr>
          <w:iCs/>
          <w:lang w:val="en-US" w:eastAsia="zh-CN"/>
        </w:rPr>
        <w:t xml:space="preserve"> </w:t>
      </w:r>
      <w:r w:rsidR="00533EB5">
        <w:rPr>
          <w:iCs/>
          <w:lang w:val="en-US" w:eastAsia="zh-CN"/>
        </w:rPr>
        <w:t xml:space="preserve">For example, in some centralized AIML model deployment architecture, a specific server may be deployed to train the AIML model and to host and maintain the AIML model, which is to be used within the whole wireless network.  </w:t>
      </w:r>
    </w:p>
    <w:p w14:paraId="7EB9D287" w14:textId="1A556652" w:rsidR="00375FE0" w:rsidRPr="00375FE0" w:rsidRDefault="0012236B" w:rsidP="00375FE0">
      <w:pPr>
        <w:pStyle w:val="B1"/>
        <w:ind w:left="0" w:firstLine="0"/>
        <w:rPr>
          <w:iCs/>
          <w:lang w:val="en-US" w:eastAsia="zh-CN"/>
        </w:rPr>
      </w:pPr>
      <w:r>
        <w:rPr>
          <w:iCs/>
          <w:lang w:val="en-US" w:eastAsia="zh-CN"/>
        </w:rPr>
        <w:t xml:space="preserve">In this case, </w:t>
      </w:r>
      <w:r w:rsidR="006D3FC5">
        <w:rPr>
          <w:iCs/>
          <w:lang w:val="en-US" w:eastAsia="zh-CN"/>
        </w:rPr>
        <w:t xml:space="preserve">RAN2 and RAN3 needs to discuss how the </w:t>
      </w:r>
      <w:r w:rsidRPr="00375FE0">
        <w:rPr>
          <w:iCs/>
          <w:lang w:val="en-US" w:eastAsia="zh-CN"/>
        </w:rPr>
        <w:t>target gNB</w:t>
      </w:r>
      <w:r>
        <w:rPr>
          <w:iCs/>
          <w:lang w:val="en-US" w:eastAsia="zh-CN"/>
        </w:rPr>
        <w:t xml:space="preserve"> </w:t>
      </w:r>
      <w:r w:rsidR="006D3FC5">
        <w:rPr>
          <w:iCs/>
          <w:lang w:val="en-US" w:eastAsia="zh-CN"/>
        </w:rPr>
        <w:t>indicates to the UE the source of the AIML model, since the UE should download the corresponding AIML model as the target gNB before that can be used between the UE and the gNB.</w:t>
      </w:r>
      <w:r w:rsidR="008B3030">
        <w:rPr>
          <w:iCs/>
          <w:lang w:val="en-US" w:eastAsia="zh-CN"/>
        </w:rPr>
        <w:t xml:space="preserve">   </w:t>
      </w:r>
      <w:r w:rsidR="00375FE0" w:rsidRPr="00375FE0">
        <w:rPr>
          <w:iCs/>
          <w:lang w:val="en-US" w:eastAsia="zh-CN"/>
        </w:rPr>
        <w:t xml:space="preserve"> </w:t>
      </w:r>
    </w:p>
    <w:p w14:paraId="09826693" w14:textId="5FD2AF55" w:rsidR="00B652F9" w:rsidRDefault="00533EB5" w:rsidP="006E0764">
      <w:pPr>
        <w:pStyle w:val="B1"/>
        <w:ind w:left="0" w:firstLine="0"/>
      </w:pPr>
      <w:r w:rsidRPr="00646A24">
        <w:rPr>
          <w:b/>
          <w:bCs/>
          <w:iCs/>
        </w:rPr>
        <w:t>Proposal-</w:t>
      </w:r>
      <w:r w:rsidR="00732EA3">
        <w:rPr>
          <w:b/>
          <w:bCs/>
          <w:iCs/>
        </w:rPr>
        <w:t>4</w:t>
      </w:r>
      <w:r w:rsidRPr="00646A24">
        <w:rPr>
          <w:b/>
          <w:bCs/>
          <w:iCs/>
        </w:rPr>
        <w:t xml:space="preserve">: </w:t>
      </w:r>
      <w:r w:rsidR="006D3FC5" w:rsidRPr="006D3FC5">
        <w:rPr>
          <w:b/>
          <w:bCs/>
          <w:iCs/>
        </w:rPr>
        <w:t xml:space="preserve">RAN2 </w:t>
      </w:r>
      <w:r w:rsidR="006D3FC5">
        <w:rPr>
          <w:b/>
          <w:bCs/>
          <w:iCs/>
        </w:rPr>
        <w:t xml:space="preserve">to discuss how the UE downloads the </w:t>
      </w:r>
      <w:r w:rsidRPr="00646A24">
        <w:rPr>
          <w:b/>
          <w:bCs/>
          <w:lang w:eastAsia="ko-KR"/>
        </w:rPr>
        <w:t>AIML</w:t>
      </w:r>
      <w:r w:rsidRPr="00646A24">
        <w:rPr>
          <w:b/>
          <w:bCs/>
        </w:rPr>
        <w:t xml:space="preserve"> </w:t>
      </w:r>
      <w:r>
        <w:rPr>
          <w:b/>
          <w:bCs/>
        </w:rPr>
        <w:t xml:space="preserve">model </w:t>
      </w:r>
      <w:r w:rsidR="006D3FC5">
        <w:rPr>
          <w:b/>
          <w:bCs/>
        </w:rPr>
        <w:t xml:space="preserve">(as supported by target gNB) from a (centralized) entity during </w:t>
      </w:r>
      <w:r w:rsidR="00721C6C">
        <w:rPr>
          <w:b/>
          <w:bCs/>
        </w:rPr>
        <w:t>handover</w:t>
      </w:r>
      <w:r w:rsidRPr="00646A24">
        <w:rPr>
          <w:b/>
          <w:bCs/>
        </w:rPr>
        <w:t>.</w:t>
      </w:r>
    </w:p>
    <w:p w14:paraId="72F32A1C" w14:textId="055AB66E" w:rsidR="00B652F9" w:rsidRDefault="00D47DE1" w:rsidP="006E0764">
      <w:pPr>
        <w:pStyle w:val="B1"/>
        <w:ind w:left="0" w:firstLine="0"/>
      </w:pPr>
      <w:r>
        <w:t xml:space="preserve">In addition, we need to also consider the failure case for AIML transfer during mobility. For example, the UE is downloading the AIML model from the source gNB, but at the same time the UE is directed by the source gNB to handover to a target gNB. In this case, the AIML model transfer may be interrupted by the handover procedure. RAN2 should study the mechanism for the continuation of the AIML model transfer for such case. When there is a need, RAN3 may be liaisoned to design a solution jointly.  </w:t>
      </w:r>
    </w:p>
    <w:p w14:paraId="1870285B" w14:textId="273A8987" w:rsidR="00D47DE1" w:rsidRDefault="00D47DE1" w:rsidP="006E0764">
      <w:pPr>
        <w:pStyle w:val="B1"/>
        <w:ind w:left="0" w:firstLine="0"/>
      </w:pPr>
      <w:r w:rsidRPr="00646A24">
        <w:rPr>
          <w:b/>
          <w:bCs/>
          <w:iCs/>
        </w:rPr>
        <w:lastRenderedPageBreak/>
        <w:t>Proposal-</w:t>
      </w:r>
      <w:r>
        <w:rPr>
          <w:b/>
          <w:bCs/>
          <w:iCs/>
        </w:rPr>
        <w:t>5</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322D9E05" w14:textId="77777777" w:rsidR="00D47DE1" w:rsidRPr="00F75B24" w:rsidRDefault="00D47DE1"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3BACAD2D" w14:textId="172C2878" w:rsidR="00EE24BC" w:rsidRPr="0093288D" w:rsidRDefault="00EE24BC" w:rsidP="00EE24BC">
      <w:pPr>
        <w:spacing w:after="0"/>
        <w:rPr>
          <w:b/>
          <w:bCs/>
          <w:lang w:eastAsia="ko-KR"/>
        </w:rPr>
      </w:pPr>
      <w:r w:rsidRPr="00646A24">
        <w:rPr>
          <w:b/>
          <w:bCs/>
          <w:iCs/>
        </w:rPr>
        <w:t>Proposal-</w:t>
      </w:r>
      <w:r>
        <w:rPr>
          <w:b/>
          <w:bCs/>
          <w:iCs/>
        </w:rPr>
        <w:t>1</w:t>
      </w:r>
      <w:r w:rsidRPr="00646A24">
        <w:rPr>
          <w:b/>
          <w:bCs/>
          <w:iCs/>
        </w:rPr>
        <w:t xml:space="preserve">: </w:t>
      </w:r>
      <w:r w:rsidRPr="0093288D">
        <w:rPr>
          <w:b/>
          <w:bCs/>
          <w:lang w:eastAsia="ko-KR"/>
        </w:rPr>
        <w:t>During UE mobility, the following scenarios should be supported by the UE:</w:t>
      </w:r>
    </w:p>
    <w:p w14:paraId="6A7C674B" w14:textId="77777777" w:rsidR="00EE24BC" w:rsidRPr="0093288D" w:rsidRDefault="00EE24BC" w:rsidP="00EE24BC">
      <w:pPr>
        <w:pStyle w:val="ListParagraph"/>
        <w:numPr>
          <w:ilvl w:val="0"/>
          <w:numId w:val="22"/>
        </w:numPr>
        <w:spacing w:after="0"/>
        <w:rPr>
          <w:b/>
          <w:bCs/>
          <w:lang w:eastAsia="ko-KR"/>
        </w:rPr>
      </w:pPr>
      <w:r w:rsidRPr="0093288D">
        <w:rPr>
          <w:b/>
          <w:bCs/>
          <w:lang w:eastAsia="ko-KR"/>
        </w:rPr>
        <w:t>from non-AIML supporting gNB to AIML supporting gNB;</w:t>
      </w:r>
    </w:p>
    <w:p w14:paraId="4193A12E" w14:textId="77777777" w:rsidR="00EE24BC" w:rsidRPr="0093288D" w:rsidRDefault="00EE24BC" w:rsidP="00EE24BC">
      <w:pPr>
        <w:pStyle w:val="ListParagraph"/>
        <w:numPr>
          <w:ilvl w:val="0"/>
          <w:numId w:val="22"/>
        </w:numPr>
        <w:spacing w:after="0"/>
        <w:rPr>
          <w:b/>
          <w:bCs/>
          <w:lang w:eastAsia="ko-KR"/>
        </w:rPr>
      </w:pPr>
      <w:r w:rsidRPr="0093288D">
        <w:rPr>
          <w:b/>
          <w:bCs/>
          <w:lang w:eastAsia="ko-KR"/>
        </w:rPr>
        <w:t>from AIML supporting gNB to non AIML supporting gNB;</w:t>
      </w:r>
    </w:p>
    <w:p w14:paraId="579B41FE" w14:textId="77777777" w:rsidR="00EE24BC" w:rsidRPr="00C55C4D" w:rsidRDefault="00EE24BC" w:rsidP="00EE24BC">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42E01094" w14:textId="77777777" w:rsidR="00061DE1" w:rsidRDefault="00061DE1" w:rsidP="00EE24BC">
      <w:pPr>
        <w:spacing w:after="0"/>
        <w:rPr>
          <w:b/>
          <w:bCs/>
          <w:iCs/>
        </w:rPr>
      </w:pPr>
    </w:p>
    <w:p w14:paraId="3C57FB46" w14:textId="14194F80" w:rsidR="00EE24BC" w:rsidRPr="00646A24" w:rsidRDefault="00EE24BC" w:rsidP="00EE24BC">
      <w:pPr>
        <w:spacing w:after="0"/>
        <w:rPr>
          <w:b/>
          <w:bCs/>
          <w:iCs/>
        </w:rPr>
      </w:pPr>
      <w:r w:rsidRPr="00646A24">
        <w:rPr>
          <w:b/>
          <w:bCs/>
          <w:iCs/>
        </w:rPr>
        <w:t>Proposal-</w:t>
      </w:r>
      <w:r>
        <w:rPr>
          <w:b/>
          <w:bCs/>
          <w:iCs/>
        </w:rPr>
        <w:t>2</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6047C4DB" w14:textId="77777777" w:rsidR="00EE24BC" w:rsidRDefault="00EE24BC" w:rsidP="00EE24BC">
      <w:pPr>
        <w:rPr>
          <w:b/>
        </w:rPr>
      </w:pPr>
    </w:p>
    <w:p w14:paraId="7C2ACC3D" w14:textId="2A0B950D" w:rsidR="00EE24BC" w:rsidRPr="00646A24" w:rsidRDefault="00EE24BC" w:rsidP="00EE24BC">
      <w:pPr>
        <w:spacing w:after="0"/>
        <w:rPr>
          <w:b/>
          <w:bCs/>
          <w:iCs/>
        </w:rPr>
      </w:pPr>
      <w:r w:rsidRPr="00646A24">
        <w:rPr>
          <w:b/>
          <w:bCs/>
          <w:iCs/>
        </w:rPr>
        <w:t>Proposal-</w:t>
      </w:r>
      <w:r>
        <w:rPr>
          <w:b/>
          <w:bCs/>
          <w:iCs/>
        </w:rPr>
        <w:t>3</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23F4AA02" w14:textId="77777777" w:rsidR="00EE24BC" w:rsidRDefault="00EE24BC" w:rsidP="00EE24BC"/>
    <w:p w14:paraId="40A279BE" w14:textId="2F9A5C2B" w:rsidR="00EE24BC" w:rsidRDefault="00EE24BC" w:rsidP="00EE24BC">
      <w:pPr>
        <w:pStyle w:val="B1"/>
        <w:ind w:left="0" w:firstLine="0"/>
        <w:rPr>
          <w:b/>
          <w:bCs/>
        </w:rPr>
      </w:pPr>
      <w:r w:rsidRPr="00646A24">
        <w:rPr>
          <w:b/>
          <w:bCs/>
          <w:iCs/>
        </w:rPr>
        <w:t>Proposal-</w:t>
      </w:r>
      <w:r>
        <w:rPr>
          <w:b/>
          <w:bCs/>
          <w:iCs/>
        </w:rPr>
        <w:t>4</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4FCEBB5B" w14:textId="48F674D0" w:rsidR="00D47DE1" w:rsidRDefault="00D47DE1" w:rsidP="00EE24BC">
      <w:pPr>
        <w:pStyle w:val="B1"/>
        <w:ind w:left="0" w:firstLine="0"/>
        <w:rPr>
          <w:b/>
          <w:bCs/>
        </w:rPr>
      </w:pPr>
    </w:p>
    <w:p w14:paraId="31EC38D7" w14:textId="4E4D4B73" w:rsidR="00D47DE1" w:rsidRDefault="00D47DE1" w:rsidP="00EE24BC">
      <w:pPr>
        <w:pStyle w:val="B1"/>
        <w:ind w:left="0" w:firstLine="0"/>
      </w:pPr>
      <w:r w:rsidRPr="00646A24">
        <w:rPr>
          <w:b/>
          <w:bCs/>
          <w:iCs/>
        </w:rPr>
        <w:t>Proposal-</w:t>
      </w:r>
      <w:r>
        <w:rPr>
          <w:b/>
          <w:bCs/>
          <w:iCs/>
        </w:rPr>
        <w:t>5</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1EA525A9" w14:textId="77777777" w:rsidR="00EE24BC" w:rsidRPr="00D91663" w:rsidRDefault="00EE24BC"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4578" w14:textId="77777777" w:rsidR="00BC78A1" w:rsidRDefault="00BC78A1">
      <w:pPr>
        <w:spacing w:after="0"/>
      </w:pPr>
      <w:r>
        <w:separator/>
      </w:r>
    </w:p>
  </w:endnote>
  <w:endnote w:type="continuationSeparator" w:id="0">
    <w:p w14:paraId="1092051A" w14:textId="77777777" w:rsidR="00BC78A1" w:rsidRDefault="00BC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1BBE" w14:textId="77777777" w:rsidR="00BC78A1" w:rsidRDefault="00BC78A1">
      <w:pPr>
        <w:spacing w:after="0"/>
      </w:pPr>
      <w:r>
        <w:separator/>
      </w:r>
    </w:p>
  </w:footnote>
  <w:footnote w:type="continuationSeparator" w:id="0">
    <w:p w14:paraId="5E28C358" w14:textId="77777777" w:rsidR="00BC78A1" w:rsidRDefault="00BC78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4"/>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2D8"/>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025"/>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D11"/>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0A"/>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1FE6"/>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C89"/>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208"/>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6AFE"/>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C78A1"/>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1FCC"/>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828"/>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DE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7653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261</cp:revision>
  <cp:lastPrinted>2008-01-31T16:09:00Z</cp:lastPrinted>
  <dcterms:created xsi:type="dcterms:W3CDTF">2022-04-22T04:37:00Z</dcterms:created>
  <dcterms:modified xsi:type="dcterms:W3CDTF">2023-05-08T09:21:00Z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